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6A28" w14:textId="77777777" w:rsidR="00BB63D3" w:rsidRDefault="00BB63D3" w:rsidP="00BB63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Margaret </w:t>
      </w:r>
      <w:proofErr w:type="spellStart"/>
      <w:proofErr w:type="gramStart"/>
      <w:r>
        <w:rPr>
          <w:rFonts w:cs="Times New Roman"/>
          <w:szCs w:val="24"/>
          <w:u w:val="single"/>
        </w:rPr>
        <w:t>St.GEORGE</w:t>
      </w:r>
      <w:proofErr w:type="spellEnd"/>
      <w:proofErr w:type="gramEnd"/>
      <w:r>
        <w:rPr>
          <w:rFonts w:cs="Times New Roman"/>
          <w:szCs w:val="24"/>
        </w:rPr>
        <w:t xml:space="preserve">      (ca.1426 -       )</w:t>
      </w:r>
    </w:p>
    <w:p w14:paraId="33695739" w14:textId="77777777" w:rsidR="00BB63D3" w:rsidRDefault="00BB63D3" w:rsidP="00BB63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Gamblinghay</w:t>
      </w:r>
      <w:proofErr w:type="spellEnd"/>
      <w:r>
        <w:rPr>
          <w:rFonts w:cs="Times New Roman"/>
          <w:szCs w:val="24"/>
        </w:rPr>
        <w:t>, Cambridgeshire.</w:t>
      </w:r>
    </w:p>
    <w:p w14:paraId="6B44059D" w14:textId="77777777" w:rsidR="00BB63D3" w:rsidRDefault="00BB63D3" w:rsidP="00BB63D3">
      <w:pPr>
        <w:pStyle w:val="NoSpacing"/>
        <w:rPr>
          <w:rFonts w:cs="Times New Roman"/>
          <w:szCs w:val="24"/>
        </w:rPr>
      </w:pPr>
    </w:p>
    <w:p w14:paraId="2B98450F" w14:textId="77777777" w:rsidR="00BB63D3" w:rsidRDefault="00BB63D3" w:rsidP="00BB63D3">
      <w:pPr>
        <w:pStyle w:val="NoSpacing"/>
        <w:rPr>
          <w:rFonts w:cs="Times New Roman"/>
          <w:szCs w:val="24"/>
        </w:rPr>
      </w:pPr>
    </w:p>
    <w:p w14:paraId="0B9E0F05" w14:textId="77777777" w:rsidR="00BB63D3" w:rsidRDefault="00BB63D3" w:rsidP="00BB63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1426</w:t>
      </w:r>
      <w:r>
        <w:rPr>
          <w:rFonts w:cs="Times New Roman"/>
          <w:szCs w:val="24"/>
        </w:rPr>
        <w:tab/>
        <w:t xml:space="preserve">Born in </w:t>
      </w:r>
      <w:proofErr w:type="spellStart"/>
      <w:r>
        <w:rPr>
          <w:rFonts w:cs="Times New Roman"/>
          <w:szCs w:val="24"/>
        </w:rPr>
        <w:t>Gamblinghay</w:t>
      </w:r>
      <w:proofErr w:type="spellEnd"/>
      <w:r>
        <w:rPr>
          <w:rFonts w:cs="Times New Roman"/>
          <w:szCs w:val="24"/>
        </w:rPr>
        <w:t>.</w:t>
      </w:r>
    </w:p>
    <w:p w14:paraId="49B2D9A1" w14:textId="77777777" w:rsidR="00BB63D3" w:rsidRDefault="00BB63D3" w:rsidP="00BB63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(“UK and Ireland, Find A Grave Index, 1300s – current”)</w:t>
      </w:r>
    </w:p>
    <w:p w14:paraId="6D53D2C6" w14:textId="77777777" w:rsidR="00BB63D3" w:rsidRDefault="00BB63D3" w:rsidP="00BB63D3">
      <w:pPr>
        <w:pStyle w:val="NoSpacing"/>
        <w:rPr>
          <w:rFonts w:cs="Times New Roman"/>
          <w:szCs w:val="24"/>
        </w:rPr>
      </w:pPr>
    </w:p>
    <w:p w14:paraId="43C9D53D" w14:textId="77777777" w:rsidR="00BB63D3" w:rsidRDefault="00BB63D3" w:rsidP="00BB63D3">
      <w:pPr>
        <w:pStyle w:val="NoSpacing"/>
        <w:rPr>
          <w:rFonts w:cs="Times New Roman"/>
          <w:szCs w:val="24"/>
        </w:rPr>
      </w:pPr>
    </w:p>
    <w:p w14:paraId="310660CC" w14:textId="77777777" w:rsidR="00BB63D3" w:rsidRDefault="00BB63D3" w:rsidP="00BB63D3">
      <w:pPr>
        <w:pStyle w:val="NoSpacing"/>
        <w:rPr>
          <w:rFonts w:cs="Times New Roman"/>
          <w:szCs w:val="24"/>
        </w:rPr>
      </w:pPr>
    </w:p>
    <w:p w14:paraId="5CBC5191" w14:textId="77777777" w:rsidR="00BB63D3" w:rsidRDefault="00BB63D3" w:rsidP="00BB63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51BFE0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4547" w14:textId="77777777" w:rsidR="00BB63D3" w:rsidRDefault="00BB63D3" w:rsidP="009139A6">
      <w:r>
        <w:separator/>
      </w:r>
    </w:p>
  </w:endnote>
  <w:endnote w:type="continuationSeparator" w:id="0">
    <w:p w14:paraId="194A7056" w14:textId="77777777" w:rsidR="00BB63D3" w:rsidRDefault="00BB63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A69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AFB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3F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A1F2" w14:textId="77777777" w:rsidR="00BB63D3" w:rsidRDefault="00BB63D3" w:rsidP="009139A6">
      <w:r>
        <w:separator/>
      </w:r>
    </w:p>
  </w:footnote>
  <w:footnote w:type="continuationSeparator" w:id="0">
    <w:p w14:paraId="460406CE" w14:textId="77777777" w:rsidR="00BB63D3" w:rsidRDefault="00BB63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E31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50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64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3D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63D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218C"/>
  <w15:chartTrackingRefBased/>
  <w15:docId w15:val="{B7621EA3-4759-4DE6-B7FC-6A1D1686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2023-09-09T20:32:00Z</dcterms:created>
  <dcterms:modified xsi:type="dcterms:W3CDTF">2023-09-09T20:33:00Z</dcterms:modified>
</cp:coreProperties>
</file>